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13073" w14:textId="77777777" w:rsidR="00C15EED" w:rsidRDefault="00C15EED" w:rsidP="00C15E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Giles GEFFORD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784C69E4" w14:textId="77777777" w:rsidR="00C15EED" w:rsidRDefault="00C15EED" w:rsidP="00C15E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873FEC" w14:textId="77777777" w:rsidR="00C15EED" w:rsidRDefault="00C15EED" w:rsidP="00C15E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AC1062" w14:textId="77777777" w:rsidR="00C15EED" w:rsidRDefault="00C15EED" w:rsidP="00C15E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Oct.1480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Symondes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late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Axbridge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Somerset(q.v.), was pardoned for not</w:t>
      </w:r>
    </w:p>
    <w:p w14:paraId="3CFD5CAA" w14:textId="77777777" w:rsidR="00C15EED" w:rsidRDefault="00C15EED" w:rsidP="00C15E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appearing to answer him touching a trespass.   (C.P.R. 1476-85 p.187)</w:t>
      </w:r>
    </w:p>
    <w:p w14:paraId="5ED8B029" w14:textId="77777777" w:rsidR="00C15EED" w:rsidRDefault="00C15EED" w:rsidP="00C15E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EAFCE5" w14:textId="77777777" w:rsidR="00C15EED" w:rsidRDefault="00C15EED" w:rsidP="00C15E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4BB88" w14:textId="77777777" w:rsidR="00C15EED" w:rsidRDefault="00C15EED" w:rsidP="00C15E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January 2022</w:t>
      </w:r>
    </w:p>
    <w:p w14:paraId="765EB57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7FDB7" w14:textId="77777777" w:rsidR="00C15EED" w:rsidRDefault="00C15EED" w:rsidP="009139A6">
      <w:r>
        <w:separator/>
      </w:r>
    </w:p>
  </w:endnote>
  <w:endnote w:type="continuationSeparator" w:id="0">
    <w:p w14:paraId="1354424F" w14:textId="77777777" w:rsidR="00C15EED" w:rsidRDefault="00C15E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123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7D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D3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492EA" w14:textId="77777777" w:rsidR="00C15EED" w:rsidRDefault="00C15EED" w:rsidP="009139A6">
      <w:r>
        <w:separator/>
      </w:r>
    </w:p>
  </w:footnote>
  <w:footnote w:type="continuationSeparator" w:id="0">
    <w:p w14:paraId="0AC22C2B" w14:textId="77777777" w:rsidR="00C15EED" w:rsidRDefault="00C15E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9A7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785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06E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EE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15EE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ED4D0"/>
  <w15:chartTrackingRefBased/>
  <w15:docId w15:val="{0FCDE81F-EAE1-4820-8DFC-94F7CF9E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2022-01-23T20:55:00Z</dcterms:created>
  <dcterms:modified xsi:type="dcterms:W3CDTF">2022-01-23T20:55:00Z</dcterms:modified>
</cp:coreProperties>
</file>